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B8D93" w14:textId="77777777" w:rsidR="005B361E" w:rsidRDefault="005B361E" w:rsidP="005B361E">
      <w:pPr>
        <w:pStyle w:val="NormalBold"/>
        <w:jc w:val="center"/>
        <w:rPr>
          <w:sz w:val="28"/>
          <w:szCs w:val="28"/>
        </w:rPr>
      </w:pPr>
      <w:r>
        <w:pict w14:anchorId="69F1DF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669CD493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2993F3DB" w14:textId="77777777" w:rsidR="00CA5F43" w:rsidRPr="00BD5272" w:rsidRDefault="00CA5F43" w:rsidP="00CA5F43">
      <w:pPr>
        <w:pStyle w:val="NormalBold"/>
        <w:jc w:val="center"/>
        <w:rPr>
          <w:sz w:val="28"/>
          <w:szCs w:val="28"/>
        </w:rPr>
      </w:pPr>
      <w:r w:rsidRPr="00BD5272">
        <w:rPr>
          <w:sz w:val="28"/>
          <w:szCs w:val="28"/>
        </w:rPr>
        <w:t xml:space="preserve">Unit 45: Using </w:t>
      </w:r>
      <w:smartTag w:uri="urn:schemas-microsoft-com:office:smarttags" w:element="place">
        <w:smartTag w:uri="urn:schemas-microsoft-com:office:smarttags" w:element="City">
          <w:r w:rsidRPr="00BD5272">
            <w:rPr>
              <w:sz w:val="28"/>
              <w:szCs w:val="28"/>
            </w:rPr>
            <w:t>Mobile</w:t>
          </w:r>
        </w:smartTag>
      </w:smartTag>
      <w:r w:rsidRPr="00BD5272">
        <w:rPr>
          <w:sz w:val="28"/>
          <w:szCs w:val="28"/>
        </w:rPr>
        <w:t xml:space="preserve"> IT Devices Level 1 (Credit Value 2)</w:t>
      </w:r>
    </w:p>
    <w:p w14:paraId="2BFED3FA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6A16F93B" w14:textId="77777777" w:rsidR="00CF0CC0" w:rsidRDefault="00CF0CC0" w:rsidP="00CF0CC0">
      <w:pPr>
        <w:rPr>
          <w:bCs/>
          <w:sz w:val="16"/>
        </w:rPr>
      </w:pPr>
    </w:p>
    <w:p w14:paraId="0E643D5B" w14:textId="77777777" w:rsidR="00EA5EAC" w:rsidRDefault="00EA5EAC" w:rsidP="00CF0CC0">
      <w:pPr>
        <w:rPr>
          <w:bCs/>
          <w:sz w:val="16"/>
        </w:rPr>
      </w:pPr>
    </w:p>
    <w:p w14:paraId="36927545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371F15" w14:paraId="17D2F777" w14:textId="77777777" w:rsidTr="00371F15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AE29" w14:textId="77777777" w:rsidR="00EF4ABA" w:rsidRPr="00235B44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8B296C" w14:textId="46BC92C0" w:rsidR="00EF4ABA" w:rsidRPr="00235B44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D580" w14:textId="77777777" w:rsidR="00EF4ABA" w:rsidRPr="00371F15" w:rsidRDefault="00EF4ABA" w:rsidP="00371F15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4AFF" w14:textId="77777777" w:rsidR="00EF4ABA" w:rsidRPr="00235B44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208D4A8" w14:textId="379B1B2F" w:rsidR="00EF4ABA" w:rsidRPr="00371F15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36C602F" w14:textId="77777777" w:rsidR="00CF0CC0" w:rsidRDefault="00CF0CC0" w:rsidP="00CF0CC0">
      <w:pPr>
        <w:pStyle w:val="normal0"/>
      </w:pPr>
    </w:p>
    <w:p w14:paraId="3FB29748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1628570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7BA6032F" w14:textId="77777777" w:rsidR="00CF0846" w:rsidRDefault="00CF0846" w:rsidP="00CF0846">
      <w:pPr>
        <w:pStyle w:val="normal0"/>
      </w:pPr>
    </w:p>
    <w:p w14:paraId="2AD518B0" w14:textId="77777777" w:rsidR="00CF0846" w:rsidRDefault="00CF0846" w:rsidP="00F32A27">
      <w:pPr>
        <w:pStyle w:val="normal0"/>
      </w:pPr>
      <w:r>
        <w:t xml:space="preserve">Centre assessors </w:t>
      </w:r>
      <w:r w:rsidRPr="00F32A27">
        <w:rPr>
          <w:b/>
        </w:rPr>
        <w:t>must</w:t>
      </w:r>
      <w:r>
        <w:t xml:space="preserve"> assess the candidate’s work prior to submission.</w:t>
      </w:r>
    </w:p>
    <w:p w14:paraId="4C20E018" w14:textId="77777777" w:rsidR="00CF0846" w:rsidRDefault="00CF0846" w:rsidP="00F32A27">
      <w:pPr>
        <w:pStyle w:val="normal0"/>
      </w:pPr>
    </w:p>
    <w:p w14:paraId="2441CF7D" w14:textId="77777777" w:rsidR="00CF0846" w:rsidRDefault="00CF0846" w:rsidP="00F32A27">
      <w:pPr>
        <w:pStyle w:val="normal0"/>
      </w:pPr>
      <w:r>
        <w:t>Only units that have been achieved should be submitted for moderation.</w:t>
      </w:r>
    </w:p>
    <w:p w14:paraId="0BC1AEED" w14:textId="77777777" w:rsidR="00CF0846" w:rsidRDefault="00CF0846" w:rsidP="00F32A27">
      <w:pPr>
        <w:pStyle w:val="normal0"/>
      </w:pPr>
    </w:p>
    <w:p w14:paraId="20607CA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309A3815" w14:textId="77777777" w:rsidR="00CF0846" w:rsidRPr="00D70932" w:rsidRDefault="00CF0846" w:rsidP="00CF0846"/>
    <w:p w14:paraId="27664051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AB258A">
        <w:rPr>
          <w:b/>
          <w:bCs/>
          <w:sz w:val="22"/>
          <w:szCs w:val="22"/>
        </w:rPr>
        <w:t>(</w:t>
      </w:r>
      <w:r w:rsidRPr="00A9159B">
        <w:rPr>
          <w:b/>
          <w:bCs/>
          <w:i/>
          <w:sz w:val="22"/>
          <w:szCs w:val="22"/>
        </w:rPr>
        <w:t>in bold</w:t>
      </w:r>
      <w:r w:rsidR="005F5B8E" w:rsidRPr="00A9159B">
        <w:rPr>
          <w:b/>
          <w:bCs/>
          <w:i/>
          <w:sz w:val="22"/>
          <w:szCs w:val="22"/>
        </w:rPr>
        <w:t xml:space="preserve"> italics</w:t>
      </w:r>
      <w:r w:rsidRPr="00AB258A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18BE303B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34D01E0" w14:textId="77777777" w:rsidR="00CF0CC0" w:rsidRPr="004955E9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2D2F233D" w14:textId="77777777" w:rsidTr="00F32A27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4DE24A" w14:textId="77777777" w:rsidR="00461787" w:rsidRPr="00F32A27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F32A27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EF0AA5" w14:textId="77777777" w:rsidR="00461787" w:rsidRPr="00F32A27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F32A27">
              <w:rPr>
                <w:b/>
                <w:sz w:val="22"/>
                <w:szCs w:val="22"/>
              </w:rPr>
              <w:t>Evidence</w:t>
            </w:r>
            <w:r w:rsidRPr="00F32A27">
              <w:rPr>
                <w:b/>
                <w:i/>
                <w:sz w:val="22"/>
                <w:szCs w:val="22"/>
              </w:rPr>
              <w:t xml:space="preserve"> </w:t>
            </w:r>
            <w:r w:rsidRPr="00F32A27">
              <w:rPr>
                <w:b/>
                <w:sz w:val="22"/>
                <w:szCs w:val="22"/>
              </w:rPr>
              <w:t>Requirements</w:t>
            </w:r>
            <w:r w:rsidRPr="00F32A2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7784D03" w14:textId="77777777" w:rsidR="00461787" w:rsidRPr="00F32A27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F32A2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C757C" w14:paraId="4378CDB4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904" w14:textId="77777777" w:rsidR="00C027A9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A1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FC757C" w:rsidRPr="004955E9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Set up the mobile device to meet needs.</w:t>
            </w:r>
          </w:p>
          <w:p w14:paraId="17CBA75E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1.1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Set up the mobile device for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use</w:t>
            </w:r>
          </w:p>
          <w:p w14:paraId="7AE07B5D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1.2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Use mobile device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interface features effectively</w:t>
            </w:r>
          </w:p>
          <w:p w14:paraId="10E9A429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1.4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Ad</w:t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jus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t device settings to meet needs</w:t>
            </w:r>
          </w:p>
          <w:p w14:paraId="6E4B78A8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1.6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F</w:t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ollow guidelines and procedures for the use of mobile devices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4F9" w14:textId="77777777" w:rsidR="00FC757C" w:rsidRPr="004955E9" w:rsidRDefault="004955E9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A1.1, 1.2, </w:t>
            </w:r>
            <w:r w:rsidR="00FC757C" w:rsidRPr="004955E9">
              <w:rPr>
                <w:sz w:val="22"/>
                <w:szCs w:val="22"/>
              </w:rPr>
              <w:t>1.4 &amp; 1.6</w:t>
            </w:r>
            <w:r w:rsidRPr="004955E9">
              <w:rPr>
                <w:sz w:val="22"/>
                <w:szCs w:val="22"/>
              </w:rPr>
              <w:t xml:space="preserve"> </w:t>
            </w:r>
            <w:r w:rsidR="00FC757C" w:rsidRPr="004955E9">
              <w:rPr>
                <w:sz w:val="22"/>
                <w:szCs w:val="22"/>
              </w:rPr>
              <w:t xml:space="preserve"> Set up the mobile device for use, then</w:t>
            </w:r>
            <w:r w:rsidR="00C027A9" w:rsidRPr="004955E9">
              <w:rPr>
                <w:sz w:val="22"/>
                <w:szCs w:val="22"/>
              </w:rPr>
              <w:t xml:space="preserve"> give a minimum of </w:t>
            </w:r>
            <w:r w:rsidR="006C5BD8" w:rsidRPr="004955E9">
              <w:rPr>
                <w:sz w:val="22"/>
                <w:szCs w:val="22"/>
              </w:rPr>
              <w:t xml:space="preserve">two </w:t>
            </w:r>
            <w:r w:rsidR="00C027A9" w:rsidRPr="004955E9">
              <w:rPr>
                <w:sz w:val="22"/>
                <w:szCs w:val="22"/>
              </w:rPr>
              <w:t xml:space="preserve">different examples of using the interface features.  Minimum of </w:t>
            </w:r>
            <w:r w:rsidR="006C5BD8" w:rsidRPr="004955E9">
              <w:rPr>
                <w:sz w:val="22"/>
                <w:szCs w:val="22"/>
              </w:rPr>
              <w:t xml:space="preserve">two </w:t>
            </w:r>
            <w:r w:rsidR="00C027A9" w:rsidRPr="004955E9">
              <w:rPr>
                <w:sz w:val="22"/>
                <w:szCs w:val="22"/>
              </w:rPr>
              <w:t>different examples of adjusting device settings and a minimum of two different examples of following guidelines and procedures.</w:t>
            </w:r>
          </w:p>
          <w:p w14:paraId="790B9CAE" w14:textId="77777777" w:rsidR="00FC757C" w:rsidRPr="00F32A27" w:rsidRDefault="00FC757C" w:rsidP="00F32A27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F32A27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Set up mobile device: charging battery; Access (e.g. password, login); </w:t>
            </w:r>
            <w:smartTag w:uri="urn:schemas-microsoft-com:office:smarttags" w:element="stockticker">
              <w:r w:rsidRPr="00F32A27">
                <w:rPr>
                  <w:sz w:val="20"/>
                </w:rPr>
                <w:t>SIM</w:t>
              </w:r>
            </w:smartTag>
            <w:r w:rsidRPr="00F32A27">
              <w:rPr>
                <w:sz w:val="20"/>
              </w:rPr>
              <w:t xml:space="preserve"> card, connection (e.g. phone, Internet, cable).  Interface features: display, menu, submenu, toolbar, icon, button, keypad, wheel; start and shutdown.  Device settings: resolution (e.g. screen, image), sound (e.g. mute, volume, ringtone), appearance (e.g. colour, theme).  Guidelines and procedures: set </w:t>
            </w:r>
            <w:proofErr w:type="gramStart"/>
            <w:r w:rsidRPr="00F32A27">
              <w:rPr>
                <w:sz w:val="20"/>
              </w:rPr>
              <w:t>by:</w:t>
            </w:r>
            <w:proofErr w:type="gramEnd"/>
            <w:r w:rsidRPr="00F32A27">
              <w:rPr>
                <w:sz w:val="20"/>
              </w:rPr>
              <w:t xml:space="preserve"> employer or organisation regarding Health and Safety, security, copyright, netiquette</w:t>
            </w:r>
            <w:r w:rsidR="00F32A27" w:rsidRPr="00F32A27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6B273" w14:textId="0B2C4C76" w:rsidR="00FC757C" w:rsidRPr="00F32A27" w:rsidRDefault="005B361E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C757C" w14:paraId="36A13BB7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49C3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1.3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</w:t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dentify when an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d how to adjust device settings</w:t>
            </w:r>
          </w:p>
          <w:p w14:paraId="7DB2695F" w14:textId="77777777" w:rsidR="00FC757C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1.5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</w:t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dentify any specific health and safety issues associated with the use of mobile devices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FCE" w14:textId="77777777" w:rsidR="000112F6" w:rsidRPr="004955E9" w:rsidRDefault="00FC757C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>A1.3 &amp; 1.5</w:t>
            </w:r>
            <w:r w:rsidR="004955E9" w:rsidRPr="004955E9">
              <w:rPr>
                <w:sz w:val="22"/>
                <w:szCs w:val="22"/>
              </w:rPr>
              <w:t xml:space="preserve"> </w:t>
            </w:r>
            <w:r w:rsidRPr="004955E9">
              <w:rPr>
                <w:sz w:val="22"/>
                <w:szCs w:val="22"/>
              </w:rPr>
              <w:t xml:space="preserve"> </w:t>
            </w:r>
            <w:r w:rsidR="00C027A9" w:rsidRPr="004955E9">
              <w:rPr>
                <w:sz w:val="22"/>
                <w:szCs w:val="22"/>
              </w:rPr>
              <w:t xml:space="preserve">Show a minimum of two different examples of when and how to adjust the device settings and </w:t>
            </w:r>
            <w:r w:rsidR="006C5BD8" w:rsidRPr="004955E9">
              <w:rPr>
                <w:sz w:val="22"/>
                <w:szCs w:val="22"/>
              </w:rPr>
              <w:t xml:space="preserve">state at least two </w:t>
            </w:r>
            <w:r w:rsidR="00C027A9" w:rsidRPr="004955E9">
              <w:rPr>
                <w:sz w:val="22"/>
                <w:szCs w:val="22"/>
              </w:rPr>
              <w:t>specific Health and Safety issues associated with the use of mobile devices.</w:t>
            </w:r>
          </w:p>
          <w:p w14:paraId="3BDF7A10" w14:textId="77777777" w:rsidR="00FC757C" w:rsidRPr="005F5B8E" w:rsidRDefault="00FC757C" w:rsidP="00F32A27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Health and safety issues: risks to self and others from using device.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84B1" w14:textId="56D84EB8" w:rsidR="00FC757C" w:rsidRPr="00F32A27" w:rsidRDefault="005B361E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27CA4E9" w14:textId="77777777" w:rsidR="007D5D7B" w:rsidRPr="001C4E7B" w:rsidRDefault="003F6221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CC016D6" w14:textId="77777777" w:rsidTr="00F32A27">
        <w:trPr>
          <w:trHeight w:val="413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2CF58C8" w14:textId="77777777" w:rsidR="00A671DF" w:rsidRPr="00F32A27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F32A2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8DDE34" w14:textId="77777777" w:rsidR="00A671DF" w:rsidRPr="00F32A27" w:rsidRDefault="00A671DF" w:rsidP="00E85712">
            <w:pPr>
              <w:rPr>
                <w:b/>
                <w:sz w:val="22"/>
                <w:szCs w:val="22"/>
              </w:rPr>
            </w:pPr>
            <w:r w:rsidRPr="00F32A2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9239CC" w14:textId="77777777" w:rsidR="00A671DF" w:rsidRPr="00F32A27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F32A2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C757C" w14:paraId="5FA95B1F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4038CD69" w14:textId="77777777" w:rsidR="000112F6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A2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FC757C" w:rsidRPr="004955E9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Use applications and files on the mobile device.</w:t>
            </w:r>
          </w:p>
          <w:p w14:paraId="5E2CFB6D" w14:textId="77777777" w:rsidR="000112F6" w:rsidRPr="004955E9" w:rsidRDefault="000112F6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2.1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Identify the different applications on the mobile device and what they can be used for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EB66CF8" w14:textId="77777777" w:rsidR="00FC757C" w:rsidRPr="004955E9" w:rsidRDefault="00FC757C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>A2.1</w:t>
            </w:r>
            <w:r w:rsidR="004955E9" w:rsidRPr="004955E9">
              <w:rPr>
                <w:sz w:val="22"/>
                <w:szCs w:val="22"/>
              </w:rPr>
              <w:t xml:space="preserve"> </w:t>
            </w:r>
            <w:r w:rsidRPr="004955E9">
              <w:rPr>
                <w:sz w:val="22"/>
                <w:szCs w:val="22"/>
              </w:rPr>
              <w:t xml:space="preserve"> Identify </w:t>
            </w:r>
            <w:r w:rsidR="000112F6" w:rsidRPr="004955E9">
              <w:rPr>
                <w:sz w:val="22"/>
                <w:szCs w:val="22"/>
              </w:rPr>
              <w:t xml:space="preserve">a minimum of </w:t>
            </w:r>
            <w:r w:rsidR="006C5BD8" w:rsidRPr="004955E9">
              <w:rPr>
                <w:sz w:val="22"/>
                <w:szCs w:val="22"/>
              </w:rPr>
              <w:t xml:space="preserve">two </w:t>
            </w:r>
            <w:r w:rsidR="000112F6" w:rsidRPr="004955E9">
              <w:rPr>
                <w:sz w:val="22"/>
                <w:szCs w:val="22"/>
              </w:rPr>
              <w:t>different applications and wha</w:t>
            </w:r>
            <w:r w:rsidRPr="004955E9">
              <w:rPr>
                <w:sz w:val="22"/>
                <w:szCs w:val="22"/>
              </w:rPr>
              <w:t>t they can be used for.</w:t>
            </w:r>
          </w:p>
          <w:p w14:paraId="377F6745" w14:textId="77777777" w:rsidR="00FC757C" w:rsidRPr="005F5B8E" w:rsidRDefault="00FC757C" w:rsidP="00F32A27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Phone, camera, address book, calendar, media, browser, games, notes, messages, office applications.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DA9A19A" w14:textId="2B6651FC" w:rsidR="00FC757C" w:rsidRPr="00A9159B" w:rsidRDefault="005B361E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C757C" w14:paraId="487DC9F7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F19ADB8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2.2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applications and files on the mobile de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vice for an appropriate purpose</w:t>
            </w:r>
          </w:p>
          <w:p w14:paraId="172A568B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2.3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Input data 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accurately into a mobile device</w:t>
            </w:r>
          </w:p>
          <w:p w14:paraId="4E46DF26" w14:textId="77777777" w:rsidR="00FC757C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2.4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Organise, store and retrieve data on a mobile device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FEB87AE" w14:textId="77777777" w:rsidR="00FC757C" w:rsidRPr="004955E9" w:rsidRDefault="004955E9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A2.2 </w:t>
            </w:r>
            <w:r w:rsidR="00FC757C" w:rsidRPr="004955E9">
              <w:rPr>
                <w:sz w:val="22"/>
                <w:szCs w:val="22"/>
              </w:rPr>
              <w:t xml:space="preserve">2.3 &amp; </w:t>
            </w:r>
            <w:r w:rsidR="000112F6" w:rsidRPr="004955E9">
              <w:rPr>
                <w:sz w:val="22"/>
                <w:szCs w:val="22"/>
              </w:rPr>
              <w:t xml:space="preserve">2.4 </w:t>
            </w:r>
            <w:r w:rsidRPr="004955E9">
              <w:rPr>
                <w:sz w:val="22"/>
                <w:szCs w:val="22"/>
              </w:rPr>
              <w:t xml:space="preserve"> </w:t>
            </w:r>
            <w:r w:rsidR="000112F6" w:rsidRPr="004955E9">
              <w:rPr>
                <w:sz w:val="22"/>
                <w:szCs w:val="22"/>
              </w:rPr>
              <w:t>Minimum of two different examples of using applications and files.  Minimum of two different examples of inputting data accurately and a minimum of two different examples of organising, storing and retrieving data.</w:t>
            </w:r>
          </w:p>
          <w:p w14:paraId="59C0CDA4" w14:textId="77777777" w:rsidR="005F5B8E" w:rsidRPr="004955E9" w:rsidRDefault="00FC757C" w:rsidP="004955E9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Applications and files: Games and interactive material, documents, music files, video animations, image slideshows and presentations, emails, Internet pages, collaborative tools; pdf documents, Office documents, e-books, Flash animations.  Input data: Touch screen, stylus, keypad, voice command; create products on the device (documents such as text notes or email, files such as sound recording, image or video capture).  Store and retrieve data: Files (e.g. create, name, open, save, save as, print, close), folders (e.g. create, name), navigate (e.g. menu, tool bar, icon, scroll bar, button).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49DE598" w14:textId="4AF502BE" w:rsidR="00FC757C" w:rsidRPr="00A9159B" w:rsidRDefault="005B361E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CB9E917" w14:textId="77777777" w:rsidR="007272D3" w:rsidRDefault="007272D3">
      <w:pPr>
        <w:rPr>
          <w:b/>
        </w:rPr>
      </w:pPr>
    </w:p>
    <w:p w14:paraId="232FE176" w14:textId="77777777" w:rsidR="00794A32" w:rsidRDefault="00794A32">
      <w:pPr>
        <w:rPr>
          <w:b/>
        </w:rPr>
      </w:pPr>
    </w:p>
    <w:p w14:paraId="7EE937FE" w14:textId="77777777" w:rsidR="00F32A27" w:rsidRDefault="00F32A27"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794A32" w14:paraId="523E7FD5" w14:textId="77777777" w:rsidTr="00F32A27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415FA17" w14:textId="77777777" w:rsidR="00794A32" w:rsidRPr="00F32A27" w:rsidRDefault="00794A32" w:rsidP="0000436B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F32A2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83712" w14:textId="77777777" w:rsidR="00794A32" w:rsidRPr="00F32A27" w:rsidRDefault="00794A32" w:rsidP="0000436B">
            <w:pPr>
              <w:rPr>
                <w:b/>
                <w:sz w:val="22"/>
                <w:szCs w:val="22"/>
              </w:rPr>
            </w:pPr>
            <w:r w:rsidRPr="00F32A2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D58AE7" w14:textId="77777777" w:rsidR="00794A32" w:rsidRPr="00F32A27" w:rsidRDefault="00794A32" w:rsidP="0000436B">
            <w:pPr>
              <w:pStyle w:val="checklist2"/>
              <w:rPr>
                <w:sz w:val="22"/>
                <w:szCs w:val="22"/>
                <w:lang w:val="en-GB"/>
              </w:rPr>
            </w:pPr>
            <w:r w:rsidRPr="00F32A2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C757C" w14:paraId="6A55F0ED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42BAE5E5" w14:textId="77777777" w:rsidR="00C027A9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A3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FC757C" w:rsidRPr="004955E9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Transfer data to and from the mobile device.</w:t>
            </w:r>
          </w:p>
          <w:p w14:paraId="17126207" w14:textId="77777777" w:rsidR="000112F6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A3.1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0112F6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Identify different types of secure connection methods t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hat can be used between devices</w:t>
            </w:r>
          </w:p>
          <w:p w14:paraId="3747663C" w14:textId="77777777" w:rsidR="00C027A9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A3.4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0112F6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Identify why it is important to stay safe, keep information secure and to respect others when using a mobile device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929CE68" w14:textId="77777777" w:rsidR="000112F6" w:rsidRPr="004955E9" w:rsidRDefault="00FC757C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A3.1 &amp; 3.4 </w:t>
            </w:r>
            <w:r w:rsidR="004955E9" w:rsidRPr="004955E9">
              <w:rPr>
                <w:sz w:val="22"/>
                <w:szCs w:val="22"/>
              </w:rPr>
              <w:t xml:space="preserve"> </w:t>
            </w:r>
            <w:r w:rsidR="000112F6" w:rsidRPr="004955E9">
              <w:rPr>
                <w:sz w:val="22"/>
                <w:szCs w:val="22"/>
              </w:rPr>
              <w:t>Give a brief explanation of two different connection methods and a minimum of two different examples of staying safe.</w:t>
            </w:r>
          </w:p>
          <w:p w14:paraId="63E057FA" w14:textId="77777777" w:rsidR="00FC757C" w:rsidRPr="005F5B8E" w:rsidRDefault="00FC757C" w:rsidP="00F32A27">
            <w:pPr>
              <w:widowControl w:val="0"/>
              <w:autoSpaceDE w:val="0"/>
              <w:autoSpaceDN w:val="0"/>
              <w:adjustRightInd w:val="0"/>
              <w:spacing w:after="80"/>
              <w:rPr>
                <w:bCs/>
                <w:i/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Secure connection: password control, Bluetooth, infrared, cable, device pairing; synchronisation software.  Staying safe: protect personal information, avoid misuse of images, use appropriate language, respect confidentiality, use copy lists with discrimination.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09BF6C0" w14:textId="041BD931" w:rsidR="00FC757C" w:rsidRPr="00A9159B" w:rsidRDefault="005B361E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C757C" w14:paraId="0CD8E417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E089161" w14:textId="77777777" w:rsidR="00C027A9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3.2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FC757C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Transfer informat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ion to and from a mobile device</w:t>
            </w:r>
          </w:p>
          <w:p w14:paraId="29BE3BE9" w14:textId="77777777" w:rsidR="00FC757C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3.3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FC757C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Recognise copyright and other constraints on the 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use and transfer of information</w:t>
            </w:r>
          </w:p>
          <w:p w14:paraId="020D3549" w14:textId="77777777" w:rsidR="00FC757C" w:rsidRPr="004955E9" w:rsidRDefault="00C027A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>3.5</w:t>
            </w:r>
            <w:r w:rsidR="004955E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FC757C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Keep information secure when using a mobile device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FC1EA9D" w14:textId="77777777" w:rsidR="00FC757C" w:rsidRPr="004955E9" w:rsidRDefault="004955E9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A3.2, </w:t>
            </w:r>
            <w:r w:rsidR="00FC757C" w:rsidRPr="004955E9">
              <w:rPr>
                <w:sz w:val="22"/>
                <w:szCs w:val="22"/>
              </w:rPr>
              <w:t xml:space="preserve">3.3 &amp; </w:t>
            </w:r>
            <w:r w:rsidR="000112F6" w:rsidRPr="004955E9">
              <w:rPr>
                <w:sz w:val="22"/>
                <w:szCs w:val="22"/>
              </w:rPr>
              <w:t xml:space="preserve">3.5 </w:t>
            </w:r>
            <w:r w:rsidRPr="004955E9">
              <w:rPr>
                <w:sz w:val="22"/>
                <w:szCs w:val="22"/>
              </w:rPr>
              <w:t xml:space="preserve"> </w:t>
            </w:r>
            <w:r w:rsidR="000112F6" w:rsidRPr="004955E9">
              <w:rPr>
                <w:sz w:val="22"/>
                <w:szCs w:val="22"/>
              </w:rPr>
              <w:t>Show two different examples of transferring information.  Minimum of one example of recognising copyright and other constraints and a minimum of one example of keeping information secure.</w:t>
            </w:r>
          </w:p>
          <w:p w14:paraId="5D52729C" w14:textId="77777777" w:rsidR="005F5B8E" w:rsidRPr="004955E9" w:rsidRDefault="00FC757C" w:rsidP="004955E9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Transfer information: export, drag and drop, SMS, </w:t>
            </w:r>
            <w:proofErr w:type="gramStart"/>
            <w:r w:rsidRPr="00F32A27">
              <w:rPr>
                <w:sz w:val="20"/>
              </w:rPr>
              <w:t>synchronise;</w:t>
            </w:r>
            <w:proofErr w:type="gramEnd"/>
            <w:r w:rsidRPr="00F32A27">
              <w:rPr>
                <w:sz w:val="20"/>
              </w:rPr>
              <w:t xml:space="preserve"> when transfer successful.  Copyright constraints: effect of copyright law (e.g. on music downloads or use of other people’s images), acknowledgment of sources, avoiding plagiarism, permissions.  Keep information secure: username and password/PIN selection; online identity/profile; real name, pseudonym, avatar; what personal information to include, who can see the information; withhold personal information; how and when to change passwords; respect confidentiality, avoid inappropriate disclosure of information.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F03B8E4" w14:textId="027D59EE" w:rsidR="00FC757C" w:rsidRPr="00A9159B" w:rsidRDefault="005B361E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7B2F0FD" w14:textId="77777777" w:rsidR="004955E9" w:rsidRDefault="004955E9">
      <w:pPr>
        <w:rPr>
          <w:b/>
        </w:rPr>
      </w:pPr>
    </w:p>
    <w:p w14:paraId="26D40150" w14:textId="77777777" w:rsidR="00794A32" w:rsidRDefault="004955E9">
      <w:pPr>
        <w:rPr>
          <w:b/>
        </w:rPr>
      </w:pPr>
      <w:r>
        <w:rPr>
          <w:b/>
        </w:rPr>
        <w:br w:type="page"/>
      </w:r>
    </w:p>
    <w:p w14:paraId="2E432704" w14:textId="77777777" w:rsidR="00990A72" w:rsidRDefault="00990A72">
      <w:pPr>
        <w:rPr>
          <w:b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F14E88" w14:paraId="1362EBD3" w14:textId="77777777" w:rsidTr="00F32A27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3C8CD5" w14:textId="77777777" w:rsidR="00F14E88" w:rsidRPr="00F32A27" w:rsidRDefault="00F14E88" w:rsidP="0000436B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F32A27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F3B30C" w14:textId="77777777" w:rsidR="00F14E88" w:rsidRPr="00F32A27" w:rsidRDefault="00F14E88" w:rsidP="0000436B">
            <w:pPr>
              <w:rPr>
                <w:b/>
                <w:sz w:val="22"/>
                <w:szCs w:val="22"/>
              </w:rPr>
            </w:pPr>
            <w:r w:rsidRPr="00F32A27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28D43D" w14:textId="77777777" w:rsidR="00F14E88" w:rsidRPr="00F32A27" w:rsidRDefault="00F14E88" w:rsidP="0000436B">
            <w:pPr>
              <w:pStyle w:val="checklist2"/>
              <w:rPr>
                <w:sz w:val="22"/>
                <w:szCs w:val="22"/>
                <w:lang w:val="en-GB"/>
              </w:rPr>
            </w:pPr>
            <w:r w:rsidRPr="00F32A27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FC757C" w14:paraId="2F955245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54FDB1F4" w14:textId="77777777" w:rsidR="00C027A9" w:rsidRPr="004955E9" w:rsidRDefault="00A9159B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A4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FC757C" w:rsidRPr="004955E9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Maintain the performance of the mobile device.</w:t>
            </w:r>
          </w:p>
          <w:p w14:paraId="23A0AF3D" w14:textId="77777777" w:rsidR="000112F6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A4.1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0112F6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Identify factors that can affect p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erformance of the mobile device</w:t>
            </w:r>
          </w:p>
          <w:p w14:paraId="666F8994" w14:textId="77777777" w:rsidR="000112F6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A4.3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0112F6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common problems that occur with mobile devices and what 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causes them</w:t>
            </w:r>
          </w:p>
          <w:p w14:paraId="5FFDEB79" w14:textId="77777777" w:rsidR="00C027A9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A4.4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0112F6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Identify when to try to solve a problem and where to get expert advice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B3F72B3" w14:textId="77777777" w:rsidR="00FC757C" w:rsidRPr="004955E9" w:rsidRDefault="004955E9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A4.1, </w:t>
            </w:r>
            <w:r w:rsidR="00FC757C" w:rsidRPr="004955E9">
              <w:rPr>
                <w:sz w:val="22"/>
                <w:szCs w:val="22"/>
              </w:rPr>
              <w:t xml:space="preserve">4.3 &amp; 4.4 </w:t>
            </w:r>
            <w:r w:rsidRPr="004955E9">
              <w:rPr>
                <w:sz w:val="22"/>
                <w:szCs w:val="22"/>
              </w:rPr>
              <w:t xml:space="preserve"> </w:t>
            </w:r>
            <w:r w:rsidR="006C5BD8" w:rsidRPr="004955E9">
              <w:rPr>
                <w:sz w:val="22"/>
                <w:szCs w:val="22"/>
              </w:rPr>
              <w:t>State</w:t>
            </w:r>
            <w:r w:rsidR="000112F6" w:rsidRPr="004955E9">
              <w:rPr>
                <w:sz w:val="22"/>
                <w:szCs w:val="22"/>
              </w:rPr>
              <w:t xml:space="preserve"> two different </w:t>
            </w:r>
            <w:r w:rsidR="006C5BD8" w:rsidRPr="004955E9">
              <w:rPr>
                <w:sz w:val="22"/>
                <w:szCs w:val="22"/>
              </w:rPr>
              <w:t xml:space="preserve">factors </w:t>
            </w:r>
            <w:r w:rsidR="000112F6" w:rsidRPr="004955E9">
              <w:rPr>
                <w:sz w:val="22"/>
                <w:szCs w:val="22"/>
              </w:rPr>
              <w:t>that can affect performance of the mobile device, a minimum of two different examples of common problems</w:t>
            </w:r>
            <w:r w:rsidR="00871F5E" w:rsidRPr="004955E9">
              <w:rPr>
                <w:sz w:val="22"/>
                <w:szCs w:val="22"/>
              </w:rPr>
              <w:t xml:space="preserve"> with mobile devices and </w:t>
            </w:r>
            <w:r w:rsidR="000112F6" w:rsidRPr="004955E9">
              <w:rPr>
                <w:sz w:val="22"/>
                <w:szCs w:val="22"/>
              </w:rPr>
              <w:t>one example of trying to solve a problem</w:t>
            </w:r>
            <w:r w:rsidR="00871F5E" w:rsidRPr="004955E9">
              <w:rPr>
                <w:sz w:val="22"/>
                <w:szCs w:val="22"/>
              </w:rPr>
              <w:t xml:space="preserve"> and where to get expert advice.</w:t>
            </w:r>
          </w:p>
          <w:p w14:paraId="3C200C87" w14:textId="77777777" w:rsidR="00FC757C" w:rsidRPr="005F5B8E" w:rsidRDefault="00FC757C" w:rsidP="00871F5E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F32A27">
              <w:rPr>
                <w:sz w:val="20"/>
              </w:rPr>
              <w:t xml:space="preserve">  Performance: </w:t>
            </w:r>
            <w:smartTag w:uri="urn:schemas-microsoft-com:office:smarttags" w:element="place">
              <w:r w:rsidRPr="00F32A27">
                <w:rPr>
                  <w:sz w:val="20"/>
                </w:rPr>
                <w:t>Battery</w:t>
              </w:r>
            </w:smartTag>
            <w:r w:rsidRPr="00F32A27">
              <w:rPr>
                <w:sz w:val="20"/>
              </w:rPr>
              <w:t xml:space="preserve"> life; application and file use; device maintenance; network availability, interference.  Mobile device problems: Compatibility between files, systems and connections; connection </w:t>
            </w:r>
            <w:proofErr w:type="gramStart"/>
            <w:r w:rsidRPr="00F32A27">
              <w:rPr>
                <w:sz w:val="20"/>
              </w:rPr>
              <w:t>lost,</w:t>
            </w:r>
            <w:proofErr w:type="gramEnd"/>
            <w:r w:rsidRPr="00F32A27">
              <w:rPr>
                <w:sz w:val="20"/>
              </w:rPr>
              <w:t xml:space="preserve"> card full; low bandwidth.  Expert advice: limits of own understanding and skills, help menus, manufacturer’s guidelines, how to follow advice, information needed by experts; follow on-screen help</w:t>
            </w:r>
            <w:r w:rsidRPr="004955E9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48D662B" w14:textId="28CCC7EE" w:rsidR="00FC757C" w:rsidRPr="00A9159B" w:rsidRDefault="005B361E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C757C" w14:paraId="04A175D1" w14:textId="77777777" w:rsidTr="0000436B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E81E1F5" w14:textId="77777777" w:rsidR="00C027A9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A4.2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027A9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Use appropriate techniques to maintain the p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erformance of the mobile device</w:t>
            </w:r>
          </w:p>
          <w:p w14:paraId="27C63305" w14:textId="77777777" w:rsidR="00FC757C" w:rsidRPr="004955E9" w:rsidRDefault="004955E9" w:rsidP="004955E9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bCs/>
                <w:sz w:val="21"/>
                <w:szCs w:val="21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A4.5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C027A9" w:rsidRPr="004955E9">
              <w:rPr>
                <w:rFonts w:cs="Arial"/>
                <w:color w:val="000000"/>
                <w:sz w:val="21"/>
                <w:szCs w:val="21"/>
                <w:lang w:eastAsia="en-GB"/>
              </w:rPr>
              <w:t>Use available resources to respond quickly and appropriately to common device problems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9A01770" w14:textId="77777777" w:rsidR="00FC757C" w:rsidRPr="004955E9" w:rsidRDefault="00FC757C" w:rsidP="004955E9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4955E9">
              <w:rPr>
                <w:sz w:val="22"/>
                <w:szCs w:val="22"/>
              </w:rPr>
              <w:t xml:space="preserve">A4.2 &amp; </w:t>
            </w:r>
            <w:r w:rsidR="00871F5E" w:rsidRPr="004955E9">
              <w:rPr>
                <w:sz w:val="22"/>
                <w:szCs w:val="22"/>
              </w:rPr>
              <w:t xml:space="preserve">4.5 </w:t>
            </w:r>
            <w:r w:rsidR="004955E9" w:rsidRPr="004955E9">
              <w:rPr>
                <w:sz w:val="22"/>
                <w:szCs w:val="22"/>
              </w:rPr>
              <w:t xml:space="preserve"> </w:t>
            </w:r>
            <w:r w:rsidR="00871F5E" w:rsidRPr="004955E9">
              <w:rPr>
                <w:sz w:val="22"/>
                <w:szCs w:val="22"/>
              </w:rPr>
              <w:t>Show a minimum of two different examples of appropriate techniques to maintain the performance of the mobile device and a minimum of one example of available resources to respond quickly and appropriately to common device problems.</w:t>
            </w:r>
          </w:p>
          <w:p w14:paraId="0DB00E9D" w14:textId="77777777" w:rsidR="005F5B8E" w:rsidRPr="004955E9" w:rsidRDefault="00FC757C" w:rsidP="004955E9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4955E9">
              <w:rPr>
                <w:b/>
                <w:sz w:val="20"/>
              </w:rPr>
              <w:t>Examples:</w:t>
            </w:r>
            <w:r w:rsidRPr="004955E9">
              <w:rPr>
                <w:sz w:val="20"/>
              </w:rPr>
              <w:t xml:space="preserve">  Maintain performance: carry out routine maintenance (battery charging, cleaning of handset), communication settings such as Bluetooth or Wi-Fi turned off when not in use; closing applications after use</w:t>
            </w:r>
            <w:r w:rsidR="005F5B8E" w:rsidRPr="004955E9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62D584E" w14:textId="04D64DB3" w:rsidR="00FC757C" w:rsidRPr="00A9159B" w:rsidRDefault="0072743F" w:rsidP="00A9159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1317F5C" w14:textId="77777777" w:rsidR="00F14E88" w:rsidRPr="00F32A27" w:rsidRDefault="00F14E88">
      <w:pPr>
        <w:rPr>
          <w:b/>
          <w:sz w:val="22"/>
          <w:szCs w:val="22"/>
        </w:rPr>
      </w:pPr>
    </w:p>
    <w:p w14:paraId="22EFBB40" w14:textId="77777777" w:rsidR="00640664" w:rsidRPr="00F32A27" w:rsidRDefault="00640664" w:rsidP="00640664">
      <w:pPr>
        <w:rPr>
          <w:b/>
          <w:bCs/>
          <w:sz w:val="22"/>
          <w:szCs w:val="22"/>
        </w:rPr>
      </w:pPr>
      <w:r w:rsidRPr="00F32A27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1EF3D05" w14:textId="77777777" w:rsidR="00640664" w:rsidRPr="00F32A27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1E388C7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E08E" w14:textId="77777777" w:rsidR="00640664" w:rsidRPr="00235B44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27651B" w14:textId="08B4A138" w:rsidR="00640664" w:rsidRPr="00235B44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7529" w14:textId="77777777" w:rsidR="00640664" w:rsidRPr="00235B44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CC149C9" w14:textId="1C5A00F9" w:rsidR="00640664" w:rsidRPr="00371F15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06454C2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466F" w14:textId="77777777" w:rsidR="00640664" w:rsidRPr="00235B44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A7F9AC" w14:textId="52E875F2" w:rsidR="00640664" w:rsidRPr="00235B44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244F" w14:textId="77777777" w:rsidR="00640664" w:rsidRPr="00235B44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35B44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9D7C8F6" w14:textId="62675CF6" w:rsidR="00640664" w:rsidRPr="00371F15" w:rsidRDefault="005B361E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B8826C7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4C55C" w14:textId="77777777" w:rsidR="00915268" w:rsidRDefault="00915268">
      <w:r>
        <w:separator/>
      </w:r>
    </w:p>
  </w:endnote>
  <w:endnote w:type="continuationSeparator" w:id="0">
    <w:p w14:paraId="14BDD2B2" w14:textId="77777777" w:rsidR="00915268" w:rsidRDefault="0091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3DDCB" w14:textId="6CD253CA" w:rsidR="00F32A27" w:rsidRPr="00F32A27" w:rsidRDefault="005B361E" w:rsidP="005B361E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5B361E">
      <w:rPr>
        <w:b w:val="0"/>
        <w:bCs w:val="0"/>
        <w:sz w:val="16"/>
        <w:szCs w:val="16"/>
      </w:rPr>
      <w:t>© OCR June 2021 OCR Level 1 in IT User Skills ITQ</w:t>
    </w:r>
    <w:bookmarkEnd w:id="1"/>
    <w:r w:rsidR="00F32A27">
      <w:rPr>
        <w:b w:val="0"/>
        <w:sz w:val="16"/>
        <w:szCs w:val="16"/>
      </w:rPr>
      <w:tab/>
      <w:t>Evidence Checklist and Evid</w:t>
    </w:r>
    <w:r w:rsidR="00A9159B">
      <w:rPr>
        <w:b w:val="0"/>
        <w:sz w:val="16"/>
        <w:szCs w:val="16"/>
      </w:rPr>
      <w:t>ence Guide for: Unit 45: Using mobile IT d</w:t>
    </w:r>
    <w:r w:rsidR="00F32A27">
      <w:rPr>
        <w:b w:val="0"/>
        <w:sz w:val="16"/>
        <w:szCs w:val="16"/>
      </w:rPr>
      <w:t>evices Level 1 (Credit Value 2)</w:t>
    </w:r>
    <w:r w:rsidR="00F32A27">
      <w:rPr>
        <w:b w:val="0"/>
        <w:sz w:val="16"/>
        <w:szCs w:val="16"/>
      </w:rPr>
      <w:tab/>
    </w:r>
    <w:r w:rsidR="00F32A27">
      <w:rPr>
        <w:rStyle w:val="PageNumber"/>
        <w:b w:val="0"/>
        <w:bCs w:val="0"/>
        <w:sz w:val="24"/>
        <w:szCs w:val="20"/>
      </w:rPr>
      <w:fldChar w:fldCharType="begin"/>
    </w:r>
    <w:r w:rsidR="00F32A27">
      <w:rPr>
        <w:rStyle w:val="PageNumber"/>
        <w:b w:val="0"/>
        <w:bCs w:val="0"/>
        <w:sz w:val="24"/>
        <w:szCs w:val="20"/>
      </w:rPr>
      <w:instrText xml:space="preserve"> PAGE </w:instrText>
    </w:r>
    <w:r w:rsidR="00F32A27">
      <w:rPr>
        <w:rStyle w:val="PageNumber"/>
        <w:b w:val="0"/>
        <w:bCs w:val="0"/>
        <w:sz w:val="24"/>
        <w:szCs w:val="20"/>
      </w:rPr>
      <w:fldChar w:fldCharType="separate"/>
    </w:r>
    <w:r w:rsidR="00371F15">
      <w:rPr>
        <w:rStyle w:val="PageNumber"/>
        <w:b w:val="0"/>
        <w:bCs w:val="0"/>
        <w:noProof/>
        <w:sz w:val="24"/>
        <w:szCs w:val="20"/>
      </w:rPr>
      <w:t>2</w:t>
    </w:r>
    <w:r w:rsidR="00F32A27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0EC22" w14:textId="77777777" w:rsidR="00915268" w:rsidRDefault="00915268">
      <w:r>
        <w:separator/>
      </w:r>
    </w:p>
  </w:footnote>
  <w:footnote w:type="continuationSeparator" w:id="0">
    <w:p w14:paraId="730FA2D5" w14:textId="77777777" w:rsidR="00915268" w:rsidRDefault="00915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BA67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B09F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C851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6817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6A3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A4CC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6035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0677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60A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30DC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905891"/>
    <w:multiLevelType w:val="hybridMultilevel"/>
    <w:tmpl w:val="F6E68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9137A"/>
    <w:multiLevelType w:val="hybridMultilevel"/>
    <w:tmpl w:val="B14E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7EF1"/>
    <w:multiLevelType w:val="hybridMultilevel"/>
    <w:tmpl w:val="568CB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54F71"/>
    <w:multiLevelType w:val="hybridMultilevel"/>
    <w:tmpl w:val="EE3E7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7"/>
  </w:num>
  <w:num w:numId="9">
    <w:abstractNumId w:val="19"/>
  </w:num>
  <w:num w:numId="10">
    <w:abstractNumId w:val="18"/>
  </w:num>
  <w:num w:numId="11">
    <w:abstractNumId w:val="16"/>
  </w:num>
  <w:num w:numId="12">
    <w:abstractNumId w:val="13"/>
  </w:num>
  <w:num w:numId="13">
    <w:abstractNumId w:val="11"/>
  </w:num>
  <w:num w:numId="14">
    <w:abstractNumId w:val="12"/>
  </w:num>
  <w:num w:numId="15">
    <w:abstractNumId w:val="14"/>
  </w:num>
  <w:num w:numId="16">
    <w:abstractNumId w:val="1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112F6"/>
    <w:rsid w:val="00030280"/>
    <w:rsid w:val="000367A7"/>
    <w:rsid w:val="00051146"/>
    <w:rsid w:val="00052ED8"/>
    <w:rsid w:val="0008605C"/>
    <w:rsid w:val="00096494"/>
    <w:rsid w:val="000C7CDD"/>
    <w:rsid w:val="000D0160"/>
    <w:rsid w:val="000D74B0"/>
    <w:rsid w:val="000E6251"/>
    <w:rsid w:val="00105500"/>
    <w:rsid w:val="001175DC"/>
    <w:rsid w:val="00133FDC"/>
    <w:rsid w:val="0013462D"/>
    <w:rsid w:val="001376AD"/>
    <w:rsid w:val="00145A91"/>
    <w:rsid w:val="00146536"/>
    <w:rsid w:val="001515FB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35B44"/>
    <w:rsid w:val="00245BA1"/>
    <w:rsid w:val="00251FF3"/>
    <w:rsid w:val="0026600C"/>
    <w:rsid w:val="00283DAA"/>
    <w:rsid w:val="002C3526"/>
    <w:rsid w:val="0031393A"/>
    <w:rsid w:val="00314F3D"/>
    <w:rsid w:val="003474A3"/>
    <w:rsid w:val="00357358"/>
    <w:rsid w:val="00363BE9"/>
    <w:rsid w:val="00371F15"/>
    <w:rsid w:val="00373247"/>
    <w:rsid w:val="003A2511"/>
    <w:rsid w:val="003B68A2"/>
    <w:rsid w:val="003C64F0"/>
    <w:rsid w:val="003F6221"/>
    <w:rsid w:val="003F7B3E"/>
    <w:rsid w:val="004035F9"/>
    <w:rsid w:val="004157C4"/>
    <w:rsid w:val="00461787"/>
    <w:rsid w:val="0046542A"/>
    <w:rsid w:val="004712C1"/>
    <w:rsid w:val="00476EBD"/>
    <w:rsid w:val="00483A47"/>
    <w:rsid w:val="004955E9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B361E"/>
    <w:rsid w:val="005E5C27"/>
    <w:rsid w:val="005F5B8E"/>
    <w:rsid w:val="00631522"/>
    <w:rsid w:val="00640664"/>
    <w:rsid w:val="00643A03"/>
    <w:rsid w:val="0067431C"/>
    <w:rsid w:val="006776DC"/>
    <w:rsid w:val="00681AD7"/>
    <w:rsid w:val="00686F7D"/>
    <w:rsid w:val="006B253D"/>
    <w:rsid w:val="006B4C4E"/>
    <w:rsid w:val="006C5BD8"/>
    <w:rsid w:val="006C6D98"/>
    <w:rsid w:val="006F0306"/>
    <w:rsid w:val="006F2C49"/>
    <w:rsid w:val="00704141"/>
    <w:rsid w:val="00722992"/>
    <w:rsid w:val="007272D3"/>
    <w:rsid w:val="0072743F"/>
    <w:rsid w:val="007360DE"/>
    <w:rsid w:val="00740FE3"/>
    <w:rsid w:val="00773F4F"/>
    <w:rsid w:val="00785B1A"/>
    <w:rsid w:val="00793346"/>
    <w:rsid w:val="00794A32"/>
    <w:rsid w:val="007C3645"/>
    <w:rsid w:val="007D4E46"/>
    <w:rsid w:val="007D5D7B"/>
    <w:rsid w:val="007E13F3"/>
    <w:rsid w:val="007E2D5E"/>
    <w:rsid w:val="007F3FA7"/>
    <w:rsid w:val="008026A3"/>
    <w:rsid w:val="00832EED"/>
    <w:rsid w:val="008530CD"/>
    <w:rsid w:val="0085648A"/>
    <w:rsid w:val="00856DEC"/>
    <w:rsid w:val="008624DD"/>
    <w:rsid w:val="0086284A"/>
    <w:rsid w:val="00863FC5"/>
    <w:rsid w:val="00871F5E"/>
    <w:rsid w:val="008878D3"/>
    <w:rsid w:val="008908FF"/>
    <w:rsid w:val="0089110F"/>
    <w:rsid w:val="008A4947"/>
    <w:rsid w:val="008E31ED"/>
    <w:rsid w:val="008E4A7F"/>
    <w:rsid w:val="0090659A"/>
    <w:rsid w:val="00911F86"/>
    <w:rsid w:val="00915268"/>
    <w:rsid w:val="00917151"/>
    <w:rsid w:val="009620A8"/>
    <w:rsid w:val="00962BC6"/>
    <w:rsid w:val="00965A75"/>
    <w:rsid w:val="00973FDC"/>
    <w:rsid w:val="00974C2A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59B"/>
    <w:rsid w:val="00A91782"/>
    <w:rsid w:val="00AB1255"/>
    <w:rsid w:val="00AB258A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BD734F"/>
    <w:rsid w:val="00C027A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5F43"/>
    <w:rsid w:val="00CA69D5"/>
    <w:rsid w:val="00CD1748"/>
    <w:rsid w:val="00CE3754"/>
    <w:rsid w:val="00CF0846"/>
    <w:rsid w:val="00CF0AAE"/>
    <w:rsid w:val="00CF0CC0"/>
    <w:rsid w:val="00CF21F9"/>
    <w:rsid w:val="00CF55DA"/>
    <w:rsid w:val="00CF7846"/>
    <w:rsid w:val="00D11A9F"/>
    <w:rsid w:val="00D11DBD"/>
    <w:rsid w:val="00D171C2"/>
    <w:rsid w:val="00D43726"/>
    <w:rsid w:val="00DA78B6"/>
    <w:rsid w:val="00DD15CB"/>
    <w:rsid w:val="00DD4398"/>
    <w:rsid w:val="00DD4B83"/>
    <w:rsid w:val="00DF477E"/>
    <w:rsid w:val="00DF720A"/>
    <w:rsid w:val="00E14489"/>
    <w:rsid w:val="00E21495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2A27"/>
    <w:rsid w:val="00F36846"/>
    <w:rsid w:val="00F41394"/>
    <w:rsid w:val="00F520C2"/>
    <w:rsid w:val="00FB4D1C"/>
    <w:rsid w:val="00FC18B1"/>
    <w:rsid w:val="00FC2DEF"/>
    <w:rsid w:val="00FC757C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18048AC4"/>
  <w15:chartTrackingRefBased/>
  <w15:docId w15:val="{A19C51EA-D9A2-4C72-A085-9C30E6AF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32A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A2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32A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A27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F3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5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45 - Using mobile IT devices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2021-06-16T16:01:00Z</dcterms:created>
  <dcterms:modified xsi:type="dcterms:W3CDTF">2021-06-16T16:01:00Z</dcterms:modified>
</cp:coreProperties>
</file>